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481EF" w14:textId="77777777" w:rsidR="003C4556" w:rsidRDefault="003C4556" w:rsidP="003C4556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Henry NAYLER</w:t>
      </w:r>
      <w:r>
        <w:rPr>
          <w:rFonts w:cs="Times New Roman"/>
        </w:rPr>
        <w:t xml:space="preserve">        (fl.1415)</w:t>
      </w:r>
    </w:p>
    <w:p w14:paraId="7E699C91" w14:textId="77777777" w:rsidR="003C4556" w:rsidRDefault="003C4556" w:rsidP="003C4556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of Newland.</w:t>
      </w:r>
    </w:p>
    <w:p w14:paraId="34A85259" w14:textId="77777777" w:rsidR="003C4556" w:rsidRDefault="003C4556" w:rsidP="003C4556">
      <w:pPr>
        <w:pStyle w:val="NoSpacing"/>
        <w:jc w:val="both"/>
        <w:rPr>
          <w:rFonts w:cs="Times New Roman"/>
        </w:rPr>
      </w:pPr>
    </w:p>
    <w:p w14:paraId="386BFAEC" w14:textId="77777777" w:rsidR="003C4556" w:rsidRDefault="003C4556" w:rsidP="003C4556">
      <w:pPr>
        <w:pStyle w:val="NoSpacing"/>
        <w:jc w:val="both"/>
        <w:rPr>
          <w:rFonts w:cs="Times New Roman"/>
        </w:rPr>
      </w:pPr>
    </w:p>
    <w:p w14:paraId="2185FA5D" w14:textId="77777777" w:rsidR="003C4556" w:rsidRPr="00266FF9" w:rsidRDefault="003C4556" w:rsidP="003C4556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 xml:space="preserve">  7 Nov.1415</w:t>
      </w:r>
      <w:r w:rsidRPr="00266FF9">
        <w:rPr>
          <w:rFonts w:cs="Times New Roman"/>
          <w:szCs w:val="24"/>
        </w:rPr>
        <w:tab/>
        <w:t>He was one of those who were ordered to collect in</w:t>
      </w:r>
      <w:r>
        <w:rPr>
          <w:rFonts w:cs="Times New Roman"/>
        </w:rPr>
        <w:t xml:space="preserve"> Gloucestershire,</w:t>
      </w:r>
    </w:p>
    <w:p w14:paraId="2BE29854" w14:textId="77777777" w:rsidR="003C4556" w:rsidRDefault="003C4556" w:rsidP="003C4556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</w:r>
      <w:r>
        <w:rPr>
          <w:rFonts w:cs="Times New Roman"/>
        </w:rPr>
        <w:t xml:space="preserve">except Gloucester, </w:t>
      </w:r>
      <w:r w:rsidRPr="00266FF9">
        <w:rPr>
          <w:rFonts w:cs="Times New Roman"/>
          <w:szCs w:val="24"/>
        </w:rPr>
        <w:t xml:space="preserve">the taxes of two fifteenths and two tenths granted to </w:t>
      </w:r>
    </w:p>
    <w:p w14:paraId="2EFAA07D" w14:textId="77777777" w:rsidR="003C4556" w:rsidRPr="00266FF9" w:rsidRDefault="003C4556" w:rsidP="003C4556">
      <w:pPr>
        <w:pStyle w:val="NoSpacing"/>
        <w:ind w:left="720" w:firstLine="720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the King</w:t>
      </w:r>
      <w:r>
        <w:rPr>
          <w:rFonts w:cs="Times New Roman"/>
        </w:rPr>
        <w:t xml:space="preserve"> </w:t>
      </w:r>
      <w:r w:rsidRPr="00266FF9">
        <w:rPr>
          <w:rFonts w:cs="Times New Roman"/>
          <w:szCs w:val="24"/>
        </w:rPr>
        <w:t>at the last Parliament, these to be collected in two instalments.</w:t>
      </w:r>
    </w:p>
    <w:p w14:paraId="5FEBAA4F" w14:textId="77777777" w:rsidR="003C4556" w:rsidRDefault="003C4556" w:rsidP="003C4556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>(C.F.R. 1413-22 p.120)</w:t>
      </w:r>
    </w:p>
    <w:p w14:paraId="6EF17CCD" w14:textId="77777777" w:rsidR="003C4556" w:rsidRDefault="003C4556" w:rsidP="003C4556">
      <w:pPr>
        <w:pStyle w:val="NoSpacing"/>
        <w:rPr>
          <w:rFonts w:cs="Times New Roman"/>
        </w:rPr>
      </w:pPr>
    </w:p>
    <w:p w14:paraId="414DB816" w14:textId="77777777" w:rsidR="003C4556" w:rsidRDefault="003C4556" w:rsidP="003C4556">
      <w:pPr>
        <w:pStyle w:val="NoSpacing"/>
        <w:rPr>
          <w:rFonts w:cs="Times New Roman"/>
        </w:rPr>
      </w:pPr>
    </w:p>
    <w:p w14:paraId="5D9C0852" w14:textId="77777777" w:rsidR="003C4556" w:rsidRDefault="003C4556" w:rsidP="003C4556">
      <w:pPr>
        <w:pStyle w:val="NoSpacing"/>
        <w:rPr>
          <w:rFonts w:cs="Times New Roman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DATE \@ "dd MMMM yyyy" </w:instrText>
      </w:r>
      <w:r>
        <w:rPr>
          <w:rFonts w:cs="Times New Roman"/>
        </w:rPr>
        <w:fldChar w:fldCharType="separate"/>
      </w:r>
      <w:r>
        <w:rPr>
          <w:rFonts w:cs="Times New Roman"/>
          <w:noProof/>
        </w:rPr>
        <w:t>18 March 2025</w:t>
      </w:r>
      <w:r>
        <w:rPr>
          <w:rFonts w:cs="Times New Roman"/>
        </w:rPr>
        <w:fldChar w:fldCharType="end"/>
      </w:r>
    </w:p>
    <w:p w14:paraId="74332A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AFA2" w14:textId="77777777" w:rsidR="003C4556" w:rsidRDefault="003C4556" w:rsidP="009139A6">
      <w:r>
        <w:separator/>
      </w:r>
    </w:p>
  </w:endnote>
  <w:endnote w:type="continuationSeparator" w:id="0">
    <w:p w14:paraId="785DEF10" w14:textId="77777777" w:rsidR="003C4556" w:rsidRDefault="003C45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B9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B5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202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F2B96" w14:textId="77777777" w:rsidR="003C4556" w:rsidRDefault="003C4556" w:rsidP="009139A6">
      <w:r>
        <w:separator/>
      </w:r>
    </w:p>
  </w:footnote>
  <w:footnote w:type="continuationSeparator" w:id="0">
    <w:p w14:paraId="4FD2E417" w14:textId="77777777" w:rsidR="003C4556" w:rsidRDefault="003C45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6E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D2B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DB3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56"/>
    <w:rsid w:val="000666E0"/>
    <w:rsid w:val="000A2E7A"/>
    <w:rsid w:val="002510B7"/>
    <w:rsid w:val="00270799"/>
    <w:rsid w:val="00357E4A"/>
    <w:rsid w:val="003C4556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4C7B9"/>
  <w15:chartTrackingRefBased/>
  <w15:docId w15:val="{68EF7F42-4761-4EA5-A692-8D714E8D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2025-03-18T21:23:00Z</dcterms:created>
  <dcterms:modified xsi:type="dcterms:W3CDTF">2025-03-18T21:23:00Z</dcterms:modified>
</cp:coreProperties>
</file>